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E8414D">
        <w:fldChar w:fldCharType="begin"/>
      </w:r>
      <w:r w:rsidR="00E8414D">
        <w:instrText xml:space="preserve"> DOCPROPERTY  _Group_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E8414D">
        <w:rPr>
          <w:rtl/>
        </w:rPr>
        <w:t xml:space="preserve"> طبيعي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E8414D">
        <w:fldChar w:fldCharType="begin"/>
      </w:r>
      <w:r w:rsidR="00E8414D">
        <w:instrText xml:space="preserve"> DOCPROPERTY  _Course_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E8414D">
        <w:rPr>
          <w:rtl/>
        </w:rPr>
        <w:t xml:space="preserve"> ارشد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E8414D">
        <w:fldChar w:fldCharType="begin"/>
      </w:r>
      <w:r w:rsidR="00E8414D">
        <w:instrText xml:space="preserve"> DOCPROPERTY  _Subject_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rtl/>
          <w:lang w:bidi="fa-IR"/>
        </w:rPr>
        <w:t>اقليم</w:t>
      </w:r>
      <w:r w:rsidR="00E8414D">
        <w:rPr>
          <w:rtl/>
        </w:rPr>
        <w:t xml:space="preserve"> شناسي-محيطي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E8414D">
        <w:fldChar w:fldCharType="begin"/>
      </w:r>
      <w:r w:rsidR="00E8414D">
        <w:instrText xml:space="preserve"> DOCPROPERTY  _Term_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lang w:bidi="fa-IR"/>
        </w:rPr>
        <w:t>1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E8414D">
        <w:fldChar w:fldCharType="begin"/>
      </w:r>
      <w:r w:rsidR="00E8414D">
        <w:instrText xml:space="preserve"> DOCPROPERTY  _Semester_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E8414D">
        <w:fldChar w:fldCharType="begin"/>
      </w:r>
      <w:r w:rsidR="00E8414D">
        <w:instrText xml:space="preserve"> DOCPROPERTY  _SchoolYear_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lang w:bidi="fa-IR"/>
        </w:rPr>
        <w:t>00-99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E8414D">
        <w:fldChar w:fldCharType="begin"/>
      </w:r>
      <w:r w:rsidR="00E8414D">
        <w:instrText xml:space="preserve"> DOCPROPERTY  _Session_  \* MERGEFORMAT </w:instrText>
      </w:r>
      <w:r w:rsidR="00E8414D">
        <w:fldChar w:fldCharType="separate"/>
      </w:r>
      <w:r w:rsidR="00E8414D" w:rsidRPr="00E8414D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E8414D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235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93"/>
        <w:gridCol w:w="1886"/>
        <w:gridCol w:w="619"/>
        <w:gridCol w:w="928"/>
        <w:gridCol w:w="801"/>
        <w:gridCol w:w="946"/>
        <w:gridCol w:w="770"/>
        <w:gridCol w:w="768"/>
        <w:gridCol w:w="679"/>
        <w:gridCol w:w="909"/>
        <w:gridCol w:w="679"/>
        <w:gridCol w:w="677"/>
      </w:tblGrid>
      <w:tr w:rsidR="00E8414D" w:rsidRPr="000F7083" w:rsidTr="00E8414D">
        <w:trPr>
          <w:trHeight w:val="1356"/>
          <w:jc w:val="right"/>
        </w:trPr>
        <w:tc>
          <w:tcPr>
            <w:tcW w:w="33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1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8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5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7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E8414D" w:rsidRPr="00B723A4" w:rsidTr="00E8414D">
        <w:trPr>
          <w:trHeight w:val="1356"/>
          <w:jc w:val="right"/>
        </w:trPr>
        <w:tc>
          <w:tcPr>
            <w:tcW w:w="334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10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هيدرواقليم حوضه هاي آبريز ايران</w:t>
            </w:r>
          </w:p>
        </w:tc>
        <w:tc>
          <w:tcPr>
            <w:tcW w:w="299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4801372</w:t>
            </w:r>
          </w:p>
        </w:tc>
        <w:tc>
          <w:tcPr>
            <w:tcW w:w="387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دكترخوش اخلاق</w:t>
            </w:r>
          </w:p>
        </w:tc>
        <w:tc>
          <w:tcPr>
            <w:tcW w:w="372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1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312</w:t>
            </w:r>
          </w:p>
        </w:tc>
        <w:tc>
          <w:tcPr>
            <w:tcW w:w="439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563096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8414D" w:rsidRPr="00B723A4" w:rsidTr="00E8414D">
        <w:trPr>
          <w:trHeight w:val="2034"/>
          <w:jc w:val="right"/>
        </w:trPr>
        <w:tc>
          <w:tcPr>
            <w:tcW w:w="334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10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 و روشهاي پيشرفته تحقيق در آب و هوا شناسي</w:t>
            </w:r>
          </w:p>
        </w:tc>
        <w:tc>
          <w:tcPr>
            <w:tcW w:w="29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4801368</w:t>
            </w:r>
          </w:p>
        </w:tc>
        <w:tc>
          <w:tcPr>
            <w:tcW w:w="38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محمدي</w:t>
            </w:r>
          </w:p>
        </w:tc>
        <w:tc>
          <w:tcPr>
            <w:tcW w:w="372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8414D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8414D" w:rsidRPr="00B723A4" w:rsidTr="00E8414D">
        <w:trPr>
          <w:trHeight w:val="1356"/>
          <w:jc w:val="right"/>
        </w:trPr>
        <w:tc>
          <w:tcPr>
            <w:tcW w:w="334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10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آب و هواشناسي سينوپتيک</w:t>
            </w:r>
          </w:p>
        </w:tc>
        <w:tc>
          <w:tcPr>
            <w:tcW w:w="29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4801371</w:t>
            </w:r>
          </w:p>
        </w:tc>
        <w:tc>
          <w:tcPr>
            <w:tcW w:w="38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عزيزي</w:t>
            </w:r>
          </w:p>
        </w:tc>
        <w:tc>
          <w:tcPr>
            <w:tcW w:w="372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202/2</w:t>
            </w:r>
          </w:p>
        </w:tc>
        <w:tc>
          <w:tcPr>
            <w:tcW w:w="43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8414D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8414D" w:rsidRPr="00B723A4" w:rsidTr="00E8414D">
        <w:trPr>
          <w:trHeight w:val="2712"/>
          <w:jc w:val="right"/>
        </w:trPr>
        <w:tc>
          <w:tcPr>
            <w:tcW w:w="334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10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تحليل فضايي داده هاي آب و هواشناسي با سيستم اطلاعات جغرافيايي</w:t>
            </w:r>
          </w:p>
        </w:tc>
        <w:tc>
          <w:tcPr>
            <w:tcW w:w="29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4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4801369</w:t>
            </w:r>
          </w:p>
        </w:tc>
        <w:tc>
          <w:tcPr>
            <w:tcW w:w="38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شمسي پور</w:t>
            </w:r>
          </w:p>
        </w:tc>
        <w:tc>
          <w:tcPr>
            <w:tcW w:w="372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71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E8414D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8414D" w:rsidRPr="00B723A4" w:rsidTr="00E8414D">
        <w:trPr>
          <w:trHeight w:val="2034"/>
          <w:jc w:val="right"/>
        </w:trPr>
        <w:tc>
          <w:tcPr>
            <w:tcW w:w="334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10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پيشرفته آماري در آب و هواشناسي-سينوپتيک</w:t>
            </w:r>
          </w:p>
        </w:tc>
        <w:tc>
          <w:tcPr>
            <w:tcW w:w="29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4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4801373</w:t>
            </w:r>
          </w:p>
        </w:tc>
        <w:tc>
          <w:tcPr>
            <w:tcW w:w="38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بازگير</w:t>
            </w:r>
          </w:p>
        </w:tc>
        <w:tc>
          <w:tcPr>
            <w:tcW w:w="372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71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205/2</w:t>
            </w:r>
          </w:p>
        </w:tc>
        <w:tc>
          <w:tcPr>
            <w:tcW w:w="43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E8414D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8414D" w:rsidRPr="00B723A4" w:rsidTr="00E8414D">
        <w:trPr>
          <w:trHeight w:val="1356"/>
          <w:jc w:val="right"/>
        </w:trPr>
        <w:tc>
          <w:tcPr>
            <w:tcW w:w="334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10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آب و هواشناسي ماهواره اي</w:t>
            </w:r>
          </w:p>
        </w:tc>
        <w:tc>
          <w:tcPr>
            <w:tcW w:w="29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4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4801370</w:t>
            </w:r>
          </w:p>
        </w:tc>
        <w:tc>
          <w:tcPr>
            <w:tcW w:w="38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57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کريمي</w:t>
            </w:r>
          </w:p>
        </w:tc>
        <w:tc>
          <w:tcPr>
            <w:tcW w:w="372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71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39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E8414D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E8414D" w:rsidRPr="00B723A4" w:rsidRDefault="00E8414D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E8414D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6C8E46C-EA90-43DE-9C65-16CCBC1E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4388-8BC6-4E31-9C12-FB419C19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اقلیم شناسی گرایش محیطی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2020-08-31T04:58:00Z</dcterms:created>
  <dcterms:modified xsi:type="dcterms:W3CDTF">2020-08-31T04:58:00Z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اقليم شناسي-محيطي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